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F7158E" w:rsidRPr="00E41D57" w:rsidTr="00525117">
        <w:trPr>
          <w:tblCellSpacing w:w="0" w:type="dxa"/>
        </w:trPr>
        <w:tc>
          <w:tcPr>
            <w:tcW w:w="4815" w:type="dxa"/>
          </w:tcPr>
          <w:p w:rsidR="00F7158E" w:rsidRPr="00B715B6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F7158E" w:rsidRPr="00444F4F" w:rsidRDefault="00F7158E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 w:rsidRPr="00E41D5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5</w:t>
            </w:r>
          </w:p>
        </w:tc>
      </w:tr>
    </w:tbl>
    <w:p w:rsidR="00F7158E" w:rsidRDefault="00F7158E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F7158E" w:rsidRPr="00CB37D0" w:rsidTr="00525117">
        <w:trPr>
          <w:tblCellSpacing w:w="0" w:type="dxa"/>
        </w:trPr>
        <w:tc>
          <w:tcPr>
            <w:tcW w:w="9645" w:type="dxa"/>
          </w:tcPr>
          <w:p w:rsidR="00F7158E" w:rsidRDefault="00F7158E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 w:firstLine="42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F7158E" w:rsidRPr="00E97338" w:rsidRDefault="00F7158E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 w:firstLine="42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97338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СПИСЪК ЗА СТРОИТЕЛСТВОТО, ИЗПЪЛНЕНО ОТ УЧАСТНИКА </w:t>
            </w:r>
          </w:p>
          <w:p w:rsidR="00F7158E" w:rsidRPr="00CB37D0" w:rsidRDefault="00F7158E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733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 чл. 51, ал. 1, т. 2 от ЗОП</w:t>
            </w:r>
          </w:p>
        </w:tc>
      </w:tr>
      <w:tr w:rsidR="00F7158E" w:rsidRPr="00B715B6" w:rsidTr="00525117">
        <w:trPr>
          <w:tblCellSpacing w:w="0" w:type="dxa"/>
        </w:trPr>
        <w:tc>
          <w:tcPr>
            <w:tcW w:w="9645" w:type="dxa"/>
          </w:tcPr>
          <w:p w:rsidR="00F7158E" w:rsidRPr="00CB37D0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7158E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7158E" w:rsidRPr="00B715B6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B6">
              <w:rPr>
                <w:rFonts w:ascii="Times New Roman" w:hAnsi="Times New Roman"/>
                <w:sz w:val="24"/>
                <w:szCs w:val="24"/>
              </w:rPr>
              <w:t>Подписаният/ата ………………………………………………………………………………</w:t>
            </w:r>
          </w:p>
        </w:tc>
      </w:tr>
      <w:tr w:rsidR="00F7158E" w:rsidRPr="00B715B6" w:rsidTr="00525117">
        <w:trPr>
          <w:tblCellSpacing w:w="0" w:type="dxa"/>
        </w:trPr>
        <w:tc>
          <w:tcPr>
            <w:tcW w:w="9645" w:type="dxa"/>
          </w:tcPr>
          <w:p w:rsidR="00F7158E" w:rsidRPr="006B33C4" w:rsidRDefault="00F7158E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6B33C4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F7158E" w:rsidRPr="00B715B6" w:rsidTr="00525117">
        <w:trPr>
          <w:tblCellSpacing w:w="0" w:type="dxa"/>
        </w:trPr>
        <w:tc>
          <w:tcPr>
            <w:tcW w:w="9645" w:type="dxa"/>
          </w:tcPr>
          <w:p w:rsidR="00F7158E" w:rsidRPr="00B715B6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58E" w:rsidRPr="00B715B6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B6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…………………………………………………………</w:t>
            </w:r>
          </w:p>
        </w:tc>
      </w:tr>
      <w:tr w:rsidR="00F7158E" w:rsidRPr="00856AFB" w:rsidTr="00525117">
        <w:trPr>
          <w:tblCellSpacing w:w="0" w:type="dxa"/>
        </w:trPr>
        <w:tc>
          <w:tcPr>
            <w:tcW w:w="9645" w:type="dxa"/>
          </w:tcPr>
          <w:p w:rsidR="00F7158E" w:rsidRPr="00856AFB" w:rsidRDefault="00F7158E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i/>
                <w:iCs/>
                <w:lang w:val="bg-BG"/>
              </w:rPr>
              <w:t xml:space="preserve">                                                                    </w:t>
            </w:r>
            <w:r w:rsidRPr="00856AFB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F7158E" w:rsidRPr="00B715B6" w:rsidTr="00525117">
        <w:trPr>
          <w:tblCellSpacing w:w="0" w:type="dxa"/>
        </w:trPr>
        <w:tc>
          <w:tcPr>
            <w:tcW w:w="9645" w:type="dxa"/>
          </w:tcPr>
          <w:p w:rsidR="00F7158E" w:rsidRPr="00856AFB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7158E" w:rsidRPr="00B715B6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B6">
              <w:rPr>
                <w:rFonts w:ascii="Times New Roman" w:hAnsi="Times New Roman"/>
                <w:sz w:val="24"/>
                <w:szCs w:val="24"/>
              </w:rPr>
              <w:t>в качеството си на ……………………………………………………………………………</w:t>
            </w:r>
          </w:p>
        </w:tc>
      </w:tr>
      <w:tr w:rsidR="00F7158E" w:rsidRPr="00B715B6" w:rsidTr="00525117">
        <w:trPr>
          <w:tblCellSpacing w:w="0" w:type="dxa"/>
        </w:trPr>
        <w:tc>
          <w:tcPr>
            <w:tcW w:w="9645" w:type="dxa"/>
          </w:tcPr>
          <w:p w:rsidR="00F7158E" w:rsidRPr="006B33C4" w:rsidRDefault="00F7158E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6B33C4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F7158E" w:rsidRPr="00B715B6" w:rsidTr="00525117">
        <w:trPr>
          <w:tblCellSpacing w:w="0" w:type="dxa"/>
        </w:trPr>
        <w:tc>
          <w:tcPr>
            <w:tcW w:w="9645" w:type="dxa"/>
          </w:tcPr>
          <w:p w:rsidR="00F7158E" w:rsidRPr="00B715B6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58E" w:rsidRPr="00B715B6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B6">
              <w:rPr>
                <w:rFonts w:ascii="Times New Roman" w:hAnsi="Times New Roman"/>
                <w:sz w:val="24"/>
                <w:szCs w:val="24"/>
              </w:rPr>
              <w:t xml:space="preserve">на …………………………………………………………………………………………….., </w:t>
            </w:r>
          </w:p>
        </w:tc>
      </w:tr>
      <w:tr w:rsidR="00F7158E" w:rsidRPr="00B715B6" w:rsidTr="00525117">
        <w:trPr>
          <w:tblCellSpacing w:w="0" w:type="dxa"/>
        </w:trPr>
        <w:tc>
          <w:tcPr>
            <w:tcW w:w="9645" w:type="dxa"/>
          </w:tcPr>
          <w:p w:rsidR="00F7158E" w:rsidRPr="006B33C4" w:rsidRDefault="00F7158E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6B33C4">
              <w:rPr>
                <w:rFonts w:ascii="Times New Roman" w:hAnsi="Times New Roman"/>
                <w:i/>
                <w:iCs/>
              </w:rPr>
              <w:t>(наимено</w:t>
            </w:r>
            <w:r>
              <w:rPr>
                <w:rFonts w:ascii="Times New Roman" w:hAnsi="Times New Roman"/>
                <w:i/>
                <w:iCs/>
                <w:lang w:val="bg-BG"/>
              </w:rPr>
              <w:t xml:space="preserve"> </w:t>
            </w:r>
            <w:r w:rsidRPr="006B33C4">
              <w:rPr>
                <w:rFonts w:ascii="Times New Roman" w:hAnsi="Times New Roman"/>
                <w:i/>
                <w:iCs/>
              </w:rPr>
              <w:t>вание на участника)</w:t>
            </w:r>
          </w:p>
        </w:tc>
      </w:tr>
      <w:tr w:rsidR="00F7158E" w:rsidRPr="00884E43" w:rsidTr="00525117">
        <w:trPr>
          <w:tblCellSpacing w:w="0" w:type="dxa"/>
        </w:trPr>
        <w:tc>
          <w:tcPr>
            <w:tcW w:w="9645" w:type="dxa"/>
          </w:tcPr>
          <w:p w:rsidR="00F7158E" w:rsidRPr="00884E43" w:rsidRDefault="00F7158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58E" w:rsidRPr="002B32C9" w:rsidRDefault="00F7158E" w:rsidP="00802164">
            <w:pPr>
              <w:widowControl w:val="0"/>
              <w:autoSpaceDE w:val="0"/>
              <w:autoSpaceDN w:val="0"/>
              <w:adjustRightInd w:val="0"/>
              <w:ind w:right="4" w:firstLine="426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84E43">
              <w:rPr>
                <w:rFonts w:ascii="Times New Roman" w:hAnsi="Times New Roman"/>
                <w:sz w:val="24"/>
                <w:szCs w:val="24"/>
              </w:rPr>
              <w:t>ЕИК/БУЛСТАТ ………………………….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4E43">
              <w:rPr>
                <w:rFonts w:ascii="Times New Roman" w:hAnsi="Times New Roman"/>
                <w:sz w:val="24"/>
                <w:szCs w:val="24"/>
              </w:rPr>
              <w:t>– участник в процедура за възлагане на обществена поръчка с предмет</w:t>
            </w:r>
            <w:r w:rsidRPr="00884E43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  <w:r w:rsidRPr="00884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2C9">
              <w:rPr>
                <w:rFonts w:ascii="Times New Roman" w:hAnsi="Times New Roman"/>
                <w:b/>
                <w:sz w:val="24"/>
                <w:szCs w:val="24"/>
              </w:rPr>
              <w:t xml:space="preserve">„Ремонт на общинска пътна и улична мрежа в община Искър по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три </w:t>
            </w:r>
            <w:r w:rsidRPr="002B32C9">
              <w:rPr>
                <w:rFonts w:ascii="Times New Roman" w:hAnsi="Times New Roman"/>
                <w:b/>
                <w:sz w:val="24"/>
                <w:szCs w:val="24"/>
              </w:rPr>
              <w:t>самостоятелно обособени позиции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”</w:t>
            </w:r>
            <w:r w:rsidRPr="002B32C9">
              <w:rPr>
                <w:rFonts w:ascii="Times New Roman" w:hAnsi="Times New Roman"/>
                <w:b/>
                <w:sz w:val="24"/>
                <w:szCs w:val="24"/>
              </w:rPr>
              <w:t xml:space="preserve"> както следва</w:t>
            </w:r>
            <w:r w:rsidRPr="002B32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: </w:t>
            </w:r>
            <w:r w:rsidRPr="002B32C9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2B32C9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2B32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.............................. </w:t>
            </w:r>
            <w:r w:rsidRPr="002B32C9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2B32C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2B32C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B32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  <w:p w:rsidR="00F7158E" w:rsidRPr="00884E43" w:rsidRDefault="00F7158E" w:rsidP="00802164">
            <w:pPr>
              <w:widowControl w:val="0"/>
              <w:autoSpaceDE w:val="0"/>
              <w:autoSpaceDN w:val="0"/>
              <w:adjustRightInd w:val="0"/>
              <w:ind w:right="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3">
              <w:rPr>
                <w:rFonts w:ascii="Times New Roman" w:hAnsi="Times New Roman"/>
                <w:sz w:val="24"/>
                <w:szCs w:val="24"/>
              </w:rPr>
              <w:t xml:space="preserve">заявяваме, че през последните </w:t>
            </w:r>
            <w:r w:rsidRPr="00884E43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884E4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84E43">
              <w:rPr>
                <w:rFonts w:ascii="Times New Roman" w:hAnsi="Times New Roman"/>
                <w:sz w:val="24"/>
                <w:szCs w:val="24"/>
                <w:lang w:val="bg-BG"/>
              </w:rPr>
              <w:t>пет</w:t>
            </w:r>
            <w:r w:rsidRPr="00884E43">
              <w:rPr>
                <w:rFonts w:ascii="Times New Roman" w:hAnsi="Times New Roman"/>
                <w:sz w:val="24"/>
                <w:szCs w:val="24"/>
              </w:rPr>
              <w:t>) години</w:t>
            </w:r>
            <w:r w:rsidRPr="00884E43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Pr="00884E43">
              <w:rPr>
                <w:rFonts w:ascii="Times New Roman" w:hAnsi="Times New Roman"/>
                <w:sz w:val="24"/>
                <w:szCs w:val="24"/>
              </w:rPr>
              <w:t xml:space="preserve"> считано до датата на подаване на нашата оферта сме изпълнили </w:t>
            </w:r>
            <w:r w:rsidRPr="00884E43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следното</w:t>
            </w:r>
            <w:r w:rsidRPr="00884E43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884E43">
              <w:rPr>
                <w:rFonts w:ascii="Times New Roman" w:hAnsi="Times New Roman"/>
                <w:sz w:val="24"/>
                <w:szCs w:val="24"/>
                <w:lang w:val="bg-BG"/>
              </w:rPr>
              <w:t>строителството</w:t>
            </w:r>
            <w:r w:rsidRPr="00884E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4E43">
              <w:rPr>
                <w:rFonts w:ascii="Times New Roman" w:hAnsi="Times New Roman"/>
                <w:sz w:val="24"/>
                <w:szCs w:val="24"/>
                <w:lang w:val="bg-BG"/>
              </w:rPr>
              <w:t>доказващи опит в изпълнението на дейности за строителство на обекти</w:t>
            </w:r>
            <w:r w:rsidRPr="00884E43">
              <w:rPr>
                <w:rFonts w:ascii="Times New Roman" w:hAnsi="Times New Roman"/>
                <w:sz w:val="24"/>
                <w:szCs w:val="24"/>
              </w:rPr>
              <w:t xml:space="preserve"> еднакви</w:t>
            </w:r>
            <w:r w:rsidRPr="00884E4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сходни с предмета на поръчката</w:t>
            </w:r>
            <w:r w:rsidRPr="00884E4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 съгласно изискванията на документацията за участие:</w:t>
            </w:r>
            <w:r w:rsidRPr="00884E4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tbl>
            <w:tblPr>
              <w:tblW w:w="9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35"/>
              <w:gridCol w:w="2354"/>
              <w:gridCol w:w="2356"/>
              <w:gridCol w:w="2353"/>
              <w:gridCol w:w="1942"/>
            </w:tblGrid>
            <w:tr w:rsidR="00F7158E" w:rsidRPr="00A55416" w:rsidTr="0001328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  <w:t>№</w:t>
                  </w:r>
                  <w:r w:rsidRPr="00A55416"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  <w:t xml:space="preserve"> 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444FD9" w:rsidRDefault="00F7158E" w:rsidP="00F3529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4FD9">
                    <w:rPr>
                      <w:rFonts w:ascii="Times New Roman" w:hAnsi="Times New Roman"/>
                      <w:sz w:val="24"/>
                      <w:szCs w:val="24"/>
                    </w:rPr>
                    <w:t>Вид и място на изпълненото строителство (кратко описание на</w:t>
                  </w:r>
                </w:p>
                <w:p w:rsidR="00F7158E" w:rsidRPr="00A55416" w:rsidRDefault="00F7158E" w:rsidP="00F3529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  <w:r w:rsidRPr="00444FD9">
                    <w:rPr>
                      <w:rFonts w:ascii="Times New Roman" w:hAnsi="Times New Roman"/>
                      <w:sz w:val="24"/>
                      <w:szCs w:val="24"/>
                    </w:rPr>
                    <w:t>изпълнените СМР)</w:t>
                  </w: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  <w:r w:rsidRPr="00444FD9">
                    <w:rPr>
                      <w:rFonts w:ascii="Times New Roman" w:hAnsi="Times New Roman"/>
                      <w:sz w:val="24"/>
                      <w:szCs w:val="24"/>
                    </w:rPr>
                    <w:t>Стойност/цена (без ДДС) и обем на изпълненото строителство</w:t>
                  </w: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A554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  <w:r w:rsidRPr="00444FD9">
                    <w:rPr>
                      <w:rFonts w:ascii="Times New Roman" w:hAnsi="Times New Roman"/>
                      <w:sz w:val="24"/>
                      <w:szCs w:val="24"/>
                    </w:rPr>
                    <w:t>Дата на приключване изпълнението на строителството</w:t>
                  </w: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  <w:r w:rsidRPr="00444FD9">
                    <w:rPr>
                      <w:rFonts w:ascii="Times New Roman" w:hAnsi="Times New Roman"/>
                      <w:sz w:val="24"/>
                      <w:szCs w:val="24"/>
                    </w:rPr>
                    <w:t>Лице, за което е изпълнено строителството (ако има такова)</w:t>
                  </w:r>
                </w:p>
              </w:tc>
            </w:tr>
            <w:tr w:rsidR="00F7158E" w:rsidRPr="00A55416" w:rsidTr="0001328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  <w:t>1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  <w:tr w:rsidR="00F7158E" w:rsidRPr="00A55416" w:rsidTr="0001328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  <w:t>2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  <w:tr w:rsidR="00F7158E" w:rsidRPr="00A55416" w:rsidTr="0001328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  <w:t>3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58E" w:rsidRPr="00A55416" w:rsidRDefault="00F7158E" w:rsidP="00092D0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</w:tbl>
          <w:p w:rsidR="00F7158E" w:rsidRPr="00884E43" w:rsidRDefault="00F7158E" w:rsidP="00E75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F7158E" w:rsidRDefault="00F7158E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F7158E" w:rsidRDefault="00F7158E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846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46"/>
      </w:tblGrid>
      <w:tr w:rsidR="00F7158E" w:rsidRPr="00B715B6" w:rsidTr="00951494">
        <w:trPr>
          <w:trHeight w:val="6487"/>
          <w:tblCellSpacing w:w="0" w:type="dxa"/>
        </w:trPr>
        <w:tc>
          <w:tcPr>
            <w:tcW w:w="9846" w:type="dxa"/>
          </w:tcPr>
          <w:p w:rsidR="00F7158E" w:rsidRPr="00A55416" w:rsidRDefault="00F7158E" w:rsidP="00A5541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lang w:val="bg-BG"/>
              </w:rPr>
            </w:pPr>
            <w:r w:rsidRPr="00A55416">
              <w:rPr>
                <w:rFonts w:ascii="Times New Roman" w:hAnsi="Times New Roman"/>
                <w:b/>
                <w:lang w:val="bg-BG"/>
              </w:rPr>
              <w:t>За</w:t>
            </w:r>
            <w:r w:rsidRPr="00A55416">
              <w:rPr>
                <w:rFonts w:ascii="Times New Roman" w:hAnsi="Times New Roman"/>
                <w:b/>
              </w:rPr>
              <w:t xml:space="preserve"> </w:t>
            </w:r>
            <w:r w:rsidRPr="00A55416">
              <w:rPr>
                <w:rFonts w:ascii="Times New Roman" w:hAnsi="Times New Roman"/>
                <w:b/>
                <w:lang w:val="bg-BG"/>
              </w:rPr>
              <w:t xml:space="preserve">изпълнените дейности: </w:t>
            </w:r>
          </w:p>
          <w:p w:rsidR="00F7158E" w:rsidRPr="007140F2" w:rsidRDefault="00F7158E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а)</w:t>
            </w:r>
            <w:r w:rsidRPr="007140F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посочвам публичните регистри, в които се съдържа информация за актовете за въвеждане на строежите в експлоатация, която информация включва данни за компетентните органи, които са издали тези актове, стойността, датата, на която е приключило изпълнението, мястото и вида на строителството, </w:t>
            </w:r>
          </w:p>
          <w:p w:rsidR="00F7158E" w:rsidRPr="007140F2" w:rsidRDefault="00F7158E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или</w:t>
            </w:r>
          </w:p>
          <w:p w:rsidR="00F7158E" w:rsidRPr="007140F2" w:rsidRDefault="00F7158E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б)</w:t>
            </w:r>
            <w:r w:rsidRPr="007140F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представям удостоверения за добро изпълнение, които съдържат стойността, датата, на която е приключило изпълнението, мястото, вида и обема на строителството, както и дали е изпълнено в съответствие с нормативните изисквания; удостоверенията съдържат и дата и подпис на издателя и данни за контакт, </w:t>
            </w:r>
          </w:p>
          <w:p w:rsidR="00F7158E" w:rsidRPr="007140F2" w:rsidRDefault="00F7158E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или</w:t>
            </w:r>
          </w:p>
          <w:p w:rsidR="00F7158E" w:rsidRPr="004009CD" w:rsidRDefault="00F7158E" w:rsidP="00A55416">
            <w:pPr>
              <w:pStyle w:val="BodyTextFirstIndent"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9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в)</w:t>
            </w:r>
            <w:r w:rsidRPr="004009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представям копия на документи, удостоверяващи изпълнението, вида и обема на изпълнените строителни дейности;</w:t>
            </w:r>
          </w:p>
          <w:p w:rsidR="00F7158E" w:rsidRPr="004009CD" w:rsidRDefault="00F7158E" w:rsidP="00970DE7">
            <w:pPr>
              <w:pStyle w:val="BodyTextFirstIndent"/>
              <w:spacing w:after="0"/>
              <w:ind w:firstLine="0"/>
              <w:jc w:val="both"/>
              <w:rPr>
                <w:rFonts w:ascii="Times New Roman" w:hAnsi="Times New Roman"/>
                <w:kern w:val="2"/>
                <w:sz w:val="24"/>
                <w:szCs w:val="24"/>
                <w:lang w:val="bg-BG"/>
              </w:rPr>
            </w:pPr>
            <w:r w:rsidRPr="004009CD">
              <w:rPr>
                <w:rFonts w:ascii="Times New Roman" w:hAnsi="Times New Roman"/>
                <w:sz w:val="24"/>
                <w:szCs w:val="24"/>
                <w:lang w:eastAsia="bg-BG"/>
              </w:rPr>
              <w:t>………………………………………………</w:t>
            </w:r>
            <w:r w:rsidRPr="004009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........</w:t>
            </w:r>
            <w:r w:rsidRPr="004009CD">
              <w:rPr>
                <w:rFonts w:ascii="Times New Roman" w:hAnsi="Times New Roman"/>
                <w:sz w:val="24"/>
                <w:szCs w:val="24"/>
                <w:lang w:eastAsia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F7158E" w:rsidRPr="00970DE7" w:rsidRDefault="00F7158E" w:rsidP="00970DE7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016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Забележка:</w:t>
            </w:r>
            <w:r w:rsidRPr="006240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4016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За "</w:t>
            </w:r>
            <w:r w:rsidRPr="00624016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обекти, еднакви или сходни с предмета на настоящата п</w:t>
            </w:r>
            <w:r w:rsidRPr="00624016">
              <w:rPr>
                <w:rStyle w:val="apple-style-span"/>
                <w:rFonts w:ascii="Times New Roman" w:hAnsi="Times New Roman"/>
                <w:i/>
                <w:sz w:val="24"/>
                <w:szCs w:val="24"/>
                <w:shd w:val="clear" w:color="auto" w:fill="FFFFFF"/>
                <w:lang w:val="ru-RU"/>
              </w:rPr>
              <w:t>оръчка</w:t>
            </w:r>
            <w:r w:rsidRPr="00624016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"</w:t>
            </w:r>
            <w:r w:rsidRPr="00624016">
              <w:rPr>
                <w:rStyle w:val="apple-style-span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24016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възложителят ще приема: </w:t>
            </w:r>
            <w:r w:rsidRPr="006240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изграждане и/или ремонт и/или реконструкция и/или рехабилитация на </w:t>
            </w:r>
            <w:r w:rsidRPr="00624016">
              <w:rPr>
                <w:rFonts w:ascii="Times New Roman" w:hAnsi="Times New Roman"/>
                <w:sz w:val="24"/>
                <w:szCs w:val="24"/>
                <w:lang w:val="ru-RU"/>
              </w:rPr>
              <w:t>улична и/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или пътна мрежа.</w:t>
            </w:r>
          </w:p>
          <w:p w:rsidR="00F7158E" w:rsidRPr="006F6D7E" w:rsidRDefault="00F7158E" w:rsidP="00970DE7">
            <w:pPr>
              <w:widowControl w:val="0"/>
              <w:autoSpaceDE w:val="0"/>
              <w:autoSpaceDN w:val="0"/>
              <w:adjustRightInd w:val="0"/>
              <w:ind w:right="4" w:firstLine="426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6F6D7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Когато участникът е обединение, което не е юридическо лице, изискването за изпълнени обекти с предмет сходен с предмета на поръчката, се отнася за обединението като цяло</w:t>
            </w:r>
          </w:p>
        </w:tc>
      </w:tr>
      <w:tr w:rsidR="00F7158E" w:rsidRPr="00B715B6" w:rsidTr="00951494">
        <w:trPr>
          <w:trHeight w:val="231"/>
          <w:tblCellSpacing w:w="0" w:type="dxa"/>
        </w:trPr>
        <w:tc>
          <w:tcPr>
            <w:tcW w:w="9846" w:type="dxa"/>
          </w:tcPr>
          <w:p w:rsidR="00F7158E" w:rsidRDefault="00F7158E" w:rsidP="00951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6ECE">
              <w:rPr>
                <w:rFonts w:ascii="Times New Roman" w:hAnsi="Times New Roman"/>
                <w:sz w:val="24"/>
                <w:szCs w:val="24"/>
                <w:lang w:val="bg-BG"/>
              </w:rPr>
              <w:t>Известна ми е отговорността по чл. 313 от Наказателния кодекс за посочване на неверни данни.</w:t>
            </w:r>
          </w:p>
          <w:p w:rsidR="00F7158E" w:rsidRPr="00970DE7" w:rsidRDefault="00F7158E" w:rsidP="0097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F7158E" w:rsidRPr="00B715B6" w:rsidTr="00951494">
        <w:trPr>
          <w:trHeight w:val="231"/>
          <w:tblCellSpacing w:w="0" w:type="dxa"/>
        </w:trPr>
        <w:tc>
          <w:tcPr>
            <w:tcW w:w="9846" w:type="dxa"/>
          </w:tcPr>
          <w:tbl>
            <w:tblPr>
              <w:tblpPr w:leftFromText="180" w:rightFromText="180" w:vertAnchor="text" w:horzAnchor="margin" w:tblpY="82"/>
              <w:tblW w:w="96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415"/>
              <w:gridCol w:w="7230"/>
            </w:tblGrid>
            <w:tr w:rsidR="00F7158E" w:rsidRPr="00B715B6" w:rsidTr="00951494">
              <w:trPr>
                <w:tblCellSpacing w:w="0" w:type="dxa"/>
              </w:trPr>
              <w:tc>
                <w:tcPr>
                  <w:tcW w:w="2415" w:type="dxa"/>
                </w:tcPr>
                <w:p w:rsidR="00F7158E" w:rsidRPr="006B33C4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</w:pPr>
                </w:p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/>
                      <w:sz w:val="24"/>
                      <w:szCs w:val="24"/>
                    </w:rPr>
                    <w:t xml:space="preserve">Дата </w:t>
                  </w:r>
                </w:p>
              </w:tc>
              <w:tc>
                <w:tcPr>
                  <w:tcW w:w="7230" w:type="dxa"/>
                </w:tcPr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............................/ ............................/ ............................</w:t>
                  </w:r>
                </w:p>
              </w:tc>
            </w:tr>
            <w:tr w:rsidR="00F7158E" w:rsidRPr="00B715B6" w:rsidTr="00951494">
              <w:trPr>
                <w:tblCellSpacing w:w="0" w:type="dxa"/>
              </w:trPr>
              <w:tc>
                <w:tcPr>
                  <w:tcW w:w="2415" w:type="dxa"/>
                </w:tcPr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/>
                      <w:sz w:val="24"/>
                      <w:szCs w:val="24"/>
                    </w:rPr>
                    <w:t>Име и фамилия</w:t>
                  </w:r>
                </w:p>
              </w:tc>
              <w:tc>
                <w:tcPr>
                  <w:tcW w:w="7230" w:type="dxa"/>
                </w:tcPr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..........................................................................................</w:t>
                  </w:r>
                </w:p>
              </w:tc>
            </w:tr>
            <w:tr w:rsidR="00F7158E" w:rsidRPr="00B715B6" w:rsidTr="00951494">
              <w:trPr>
                <w:tblCellSpacing w:w="0" w:type="dxa"/>
              </w:trPr>
              <w:tc>
                <w:tcPr>
                  <w:tcW w:w="2415" w:type="dxa"/>
                </w:tcPr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Подпис (и печат) </w:t>
                  </w:r>
                </w:p>
              </w:tc>
              <w:tc>
                <w:tcPr>
                  <w:tcW w:w="7230" w:type="dxa"/>
                </w:tcPr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...........................................................................................</w:t>
                  </w:r>
                </w:p>
              </w:tc>
            </w:tr>
            <w:tr w:rsidR="00F7158E" w:rsidRPr="00B715B6" w:rsidTr="00951494">
              <w:trPr>
                <w:tblCellSpacing w:w="0" w:type="dxa"/>
              </w:trPr>
              <w:tc>
                <w:tcPr>
                  <w:tcW w:w="2415" w:type="dxa"/>
                </w:tcPr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30" w:type="dxa"/>
                </w:tcPr>
                <w:p w:rsidR="00F7158E" w:rsidRPr="00B715B6" w:rsidRDefault="00F7158E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7158E" w:rsidRPr="00610A35" w:rsidRDefault="00F7158E" w:rsidP="00610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F7158E" w:rsidRDefault="00F7158E" w:rsidP="00DA3A86">
      <w:pPr>
        <w:jc w:val="both"/>
        <w:rPr>
          <w:b/>
          <w:i/>
          <w:lang w:val="bg-BG"/>
        </w:rPr>
      </w:pPr>
    </w:p>
    <w:p w:rsidR="00F7158E" w:rsidRPr="005B4D4C" w:rsidRDefault="00F7158E" w:rsidP="00DA3A8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  <w:r w:rsidRPr="005B4D4C">
        <w:rPr>
          <w:rFonts w:ascii="Times New Roman" w:hAnsi="Times New Roman"/>
          <w:b/>
          <w:i/>
          <w:sz w:val="24"/>
          <w:szCs w:val="24"/>
          <w:lang w:val="bg-BG"/>
        </w:rPr>
        <w:t>Забележка:</w:t>
      </w:r>
      <w:r w:rsidRPr="005B4D4C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5B4D4C">
        <w:rPr>
          <w:rFonts w:ascii="Times New Roman" w:hAnsi="Times New Roman"/>
          <w:i/>
          <w:sz w:val="24"/>
          <w:szCs w:val="24"/>
        </w:rPr>
        <w:t xml:space="preserve">При подаване на оферти и за </w:t>
      </w:r>
      <w:r>
        <w:rPr>
          <w:rFonts w:ascii="Times New Roman" w:hAnsi="Times New Roman"/>
          <w:i/>
          <w:sz w:val="24"/>
          <w:szCs w:val="24"/>
          <w:lang w:val="bg-BG"/>
        </w:rPr>
        <w:t>три</w:t>
      </w:r>
      <w:r w:rsidRPr="005B4D4C">
        <w:rPr>
          <w:rFonts w:ascii="Times New Roman" w:hAnsi="Times New Roman"/>
          <w:i/>
          <w:sz w:val="24"/>
          <w:szCs w:val="24"/>
        </w:rPr>
        <w:t xml:space="preserve">те обособени позиции </w:t>
      </w:r>
      <w:r w:rsidRPr="005B4D4C">
        <w:rPr>
          <w:rFonts w:ascii="Times New Roman" w:hAnsi="Times New Roman"/>
          <w:i/>
          <w:sz w:val="24"/>
          <w:szCs w:val="24"/>
          <w:lang w:val="bg-BG"/>
        </w:rPr>
        <w:t xml:space="preserve">образеца </w:t>
      </w:r>
      <w:r w:rsidRPr="005B4D4C">
        <w:rPr>
          <w:rFonts w:ascii="Times New Roman" w:hAnsi="Times New Roman"/>
          <w:i/>
          <w:sz w:val="24"/>
          <w:szCs w:val="24"/>
        </w:rPr>
        <w:t xml:space="preserve">се подава </w:t>
      </w:r>
      <w:r w:rsidRPr="005B4D4C">
        <w:rPr>
          <w:rFonts w:ascii="Times New Roman" w:hAnsi="Times New Roman"/>
          <w:b/>
          <w:i/>
          <w:sz w:val="24"/>
          <w:szCs w:val="24"/>
        </w:rPr>
        <w:t>за всяка една позиция по отделно!</w:t>
      </w:r>
    </w:p>
    <w:p w:rsidR="00F7158E" w:rsidRPr="005B4D4C" w:rsidRDefault="00F7158E" w:rsidP="004B379B">
      <w:pPr>
        <w:rPr>
          <w:rFonts w:ascii="Times New Roman" w:hAnsi="Times New Roman"/>
          <w:sz w:val="24"/>
          <w:szCs w:val="24"/>
          <w:lang w:val="bg-BG"/>
        </w:rPr>
      </w:pPr>
    </w:p>
    <w:sectPr w:rsidR="00F7158E" w:rsidRPr="005B4D4C" w:rsidSect="009150FA">
      <w:headerReference w:type="default" r:id="rId6"/>
      <w:footerReference w:type="even" r:id="rId7"/>
      <w:footerReference w:type="default" r:id="rId8"/>
      <w:pgSz w:w="12240" w:h="15840"/>
      <w:pgMar w:top="1006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58E" w:rsidRDefault="00F7158E">
      <w:r>
        <w:separator/>
      </w:r>
    </w:p>
  </w:endnote>
  <w:endnote w:type="continuationSeparator" w:id="0">
    <w:p w:rsidR="00F7158E" w:rsidRDefault="00F71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58E" w:rsidRDefault="00F7158E" w:rsidP="00B43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158E" w:rsidRDefault="00F7158E" w:rsidP="004E45F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58E" w:rsidRDefault="00F7158E" w:rsidP="00B43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7158E" w:rsidRDefault="00F7158E" w:rsidP="004E45F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58E" w:rsidRDefault="00F7158E">
      <w:r>
        <w:separator/>
      </w:r>
    </w:p>
  </w:footnote>
  <w:footnote w:type="continuationSeparator" w:id="0">
    <w:p w:rsidR="00F7158E" w:rsidRDefault="00F71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58E" w:rsidRPr="00650E2E" w:rsidRDefault="00F7158E" w:rsidP="00650E2E">
    <w:pPr>
      <w:pStyle w:val="Header"/>
      <w:jc w:val="center"/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</w:pPr>
    <w:r w:rsidRPr="00650E2E">
      <w:rPr>
        <w:rFonts w:ascii="Times New Roman" w:hAnsi="Times New Roman"/>
        <w:sz w:val="24"/>
        <w:szCs w:val="24"/>
      </w:rPr>
      <w:t>Открита процедура за възлагане на обществена поръчка с предмет: „Ремонт на общинска пътна и улична мрежа в община Искър</w:t>
    </w:r>
    <w:r w:rsidRPr="00650E2E">
      <w:rPr>
        <w:rFonts w:ascii="Times New Roman" w:hAnsi="Times New Roman"/>
        <w:sz w:val="24"/>
        <w:szCs w:val="24"/>
        <w:lang w:val="bg-BG"/>
      </w:rPr>
      <w:t xml:space="preserve"> по</w:t>
    </w:r>
    <w:r w:rsidRPr="00650E2E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 xml:space="preserve"> </w:t>
    </w:r>
    <w:r w:rsidRPr="00650E2E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три </w:t>
    </w:r>
    <w:r w:rsidRPr="00650E2E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>самостоятелно обособени позиции</w:t>
    </w:r>
    <w:r w:rsidRPr="00650E2E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“ </w:t>
    </w:r>
  </w:p>
  <w:p w:rsidR="00F7158E" w:rsidRPr="00735457" w:rsidRDefault="00F7158E" w:rsidP="007354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3286"/>
    <w:rsid w:val="00067D1C"/>
    <w:rsid w:val="00092D06"/>
    <w:rsid w:val="000E6D9A"/>
    <w:rsid w:val="00117A2A"/>
    <w:rsid w:val="001520F3"/>
    <w:rsid w:val="00175DBE"/>
    <w:rsid w:val="001D35A5"/>
    <w:rsid w:val="002B32C9"/>
    <w:rsid w:val="003A3ED8"/>
    <w:rsid w:val="003C0F36"/>
    <w:rsid w:val="003E57CB"/>
    <w:rsid w:val="004009CD"/>
    <w:rsid w:val="00402E5C"/>
    <w:rsid w:val="004140F9"/>
    <w:rsid w:val="00444F4F"/>
    <w:rsid w:val="00444FD9"/>
    <w:rsid w:val="004A6B4D"/>
    <w:rsid w:val="004B379B"/>
    <w:rsid w:val="004D1211"/>
    <w:rsid w:val="004E45FC"/>
    <w:rsid w:val="004E745B"/>
    <w:rsid w:val="004F441E"/>
    <w:rsid w:val="00525117"/>
    <w:rsid w:val="00563E2E"/>
    <w:rsid w:val="005B4D4C"/>
    <w:rsid w:val="005B7A3B"/>
    <w:rsid w:val="005F7F8A"/>
    <w:rsid w:val="00610A35"/>
    <w:rsid w:val="00617D2B"/>
    <w:rsid w:val="00624016"/>
    <w:rsid w:val="0063092A"/>
    <w:rsid w:val="006315BF"/>
    <w:rsid w:val="00637389"/>
    <w:rsid w:val="00650E2E"/>
    <w:rsid w:val="00690B10"/>
    <w:rsid w:val="006B33C4"/>
    <w:rsid w:val="006F6D7E"/>
    <w:rsid w:val="007140F2"/>
    <w:rsid w:val="00732883"/>
    <w:rsid w:val="00735457"/>
    <w:rsid w:val="00760081"/>
    <w:rsid w:val="00781683"/>
    <w:rsid w:val="007B5BD5"/>
    <w:rsid w:val="007D7445"/>
    <w:rsid w:val="00802164"/>
    <w:rsid w:val="00856AFB"/>
    <w:rsid w:val="008726E5"/>
    <w:rsid w:val="008737C9"/>
    <w:rsid w:val="00884E43"/>
    <w:rsid w:val="00895F1A"/>
    <w:rsid w:val="008F1BBD"/>
    <w:rsid w:val="009150FA"/>
    <w:rsid w:val="00951494"/>
    <w:rsid w:val="00970DE7"/>
    <w:rsid w:val="009A3D9E"/>
    <w:rsid w:val="009B6A06"/>
    <w:rsid w:val="009F2140"/>
    <w:rsid w:val="00A55416"/>
    <w:rsid w:val="00A642E9"/>
    <w:rsid w:val="00A973DC"/>
    <w:rsid w:val="00A97D87"/>
    <w:rsid w:val="00B32B96"/>
    <w:rsid w:val="00B43421"/>
    <w:rsid w:val="00B507C0"/>
    <w:rsid w:val="00B715B6"/>
    <w:rsid w:val="00BC6ECE"/>
    <w:rsid w:val="00BD6A94"/>
    <w:rsid w:val="00C10288"/>
    <w:rsid w:val="00C22405"/>
    <w:rsid w:val="00C30C17"/>
    <w:rsid w:val="00C62220"/>
    <w:rsid w:val="00C914D0"/>
    <w:rsid w:val="00CB37D0"/>
    <w:rsid w:val="00CD79AD"/>
    <w:rsid w:val="00D01152"/>
    <w:rsid w:val="00D12EE9"/>
    <w:rsid w:val="00D73EB0"/>
    <w:rsid w:val="00D836E6"/>
    <w:rsid w:val="00DA3A86"/>
    <w:rsid w:val="00DD00FC"/>
    <w:rsid w:val="00E36ADD"/>
    <w:rsid w:val="00E41D57"/>
    <w:rsid w:val="00E75164"/>
    <w:rsid w:val="00E941B3"/>
    <w:rsid w:val="00E97338"/>
    <w:rsid w:val="00EB3E04"/>
    <w:rsid w:val="00F000F0"/>
    <w:rsid w:val="00F03542"/>
    <w:rsid w:val="00F24667"/>
    <w:rsid w:val="00F35290"/>
    <w:rsid w:val="00F7158E"/>
    <w:rsid w:val="00FB646C"/>
    <w:rsid w:val="00FD2BC9"/>
    <w:rsid w:val="00FE0531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B3E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3EB0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EB3E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3EB0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35457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35457"/>
    <w:rPr>
      <w:rFonts w:ascii="Arial" w:hAnsi="Arial"/>
      <w:b/>
      <w:spacing w:val="2"/>
      <w:sz w:val="10"/>
      <w:u w:val="none"/>
      <w:effect w:val="none"/>
    </w:rPr>
  </w:style>
  <w:style w:type="character" w:customStyle="1" w:styleId="apple-style-span">
    <w:name w:val="apple-style-span"/>
    <w:uiPriority w:val="99"/>
    <w:rsid w:val="00A55416"/>
  </w:style>
  <w:style w:type="paragraph" w:styleId="BodyText">
    <w:name w:val="Body Text"/>
    <w:basedOn w:val="Normal"/>
    <w:link w:val="BodyTextChar"/>
    <w:uiPriority w:val="99"/>
    <w:rsid w:val="00A55416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A06"/>
    <w:rPr>
      <w:rFonts w:eastAsia="Times New Roman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A55416"/>
    <w:pPr>
      <w:spacing w:line="240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9B6A06"/>
  </w:style>
  <w:style w:type="character" w:styleId="PageNumber">
    <w:name w:val="page number"/>
    <w:basedOn w:val="DefaultParagraphFont"/>
    <w:uiPriority w:val="99"/>
    <w:rsid w:val="004E45FC"/>
    <w:rPr>
      <w:rFonts w:cs="Times New Roman"/>
    </w:rPr>
  </w:style>
  <w:style w:type="character" w:customStyle="1" w:styleId="CharChar4">
    <w:name w:val="Char Char4"/>
    <w:uiPriority w:val="99"/>
    <w:locked/>
    <w:rsid w:val="00650E2E"/>
    <w:rPr>
      <w:sz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82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475</Words>
  <Characters>2712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7</dc:title>
  <dc:subject/>
  <dc:creator>staroselci</dc:creator>
  <cp:keywords/>
  <dc:description/>
  <cp:lastModifiedBy>ISKAR 7</cp:lastModifiedBy>
  <cp:revision>52</cp:revision>
  <cp:lastPrinted>2014-12-29T12:44:00Z</cp:lastPrinted>
  <dcterms:created xsi:type="dcterms:W3CDTF">2014-12-29T12:29:00Z</dcterms:created>
  <dcterms:modified xsi:type="dcterms:W3CDTF">2015-04-17T06:07:00Z</dcterms:modified>
</cp:coreProperties>
</file>